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161DE56D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5C19966A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="007E077D">
        <w:rPr>
          <w:sz w:val="18"/>
          <w:szCs w:val="18"/>
        </w:rPr>
        <w:t>s</w:t>
      </w:r>
      <w:r w:rsidRPr="002B38A8">
        <w:rPr>
          <w:sz w:val="18"/>
          <w:szCs w:val="18"/>
        </w:rPr>
        <w:t>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CA25" w14:textId="77777777" w:rsidR="00D102D9" w:rsidRDefault="00D102D9">
      <w:r>
        <w:separator/>
      </w:r>
    </w:p>
  </w:endnote>
  <w:endnote w:type="continuationSeparator" w:id="0">
    <w:p w14:paraId="69273ED3" w14:textId="77777777" w:rsidR="00D102D9" w:rsidRDefault="00D1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6A197DD7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28E7" w14:textId="77777777" w:rsidR="00D102D9" w:rsidRDefault="00D102D9">
      <w:r>
        <w:separator/>
      </w:r>
    </w:p>
  </w:footnote>
  <w:footnote w:type="continuationSeparator" w:id="0">
    <w:p w14:paraId="7499F336" w14:textId="77777777" w:rsidR="00D102D9" w:rsidRDefault="00D1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E37775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</w:tcPr>
        <w:p w14:paraId="6D98A12B" w14:textId="05260722" w:rsidR="00E37775" w:rsidRPr="00C0552D" w:rsidRDefault="00E37775" w:rsidP="00E37775">
          <w:pPr>
            <w:jc w:val="both"/>
          </w:pPr>
          <w:r w:rsidRPr="0050736B">
            <w:rPr>
              <w:noProof/>
            </w:rPr>
            <w:drawing>
              <wp:inline distT="0" distB="0" distL="0" distR="0" wp14:anchorId="1EEC51BC" wp14:editId="6B085D7B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7775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</w:tcPr>
        <w:p w14:paraId="31026E4D" w14:textId="11E3BC85" w:rsidR="00E37775" w:rsidRPr="00661C62" w:rsidRDefault="00E37775" w:rsidP="00E3777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</w:tcPr>
        <w:p w14:paraId="110FFD37" w14:textId="6CF2251F" w:rsidR="00E37775" w:rsidRPr="00661C62" w:rsidRDefault="00E37775" w:rsidP="00E37775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</w:tcPr>
        <w:p w14:paraId="2B42F5F0" w14:textId="6B9C6C48" w:rsidR="00E37775" w:rsidRPr="00661C62" w:rsidRDefault="00E37775" w:rsidP="00E37775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976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7FB0"/>
    <w:rsid w:val="00231CFA"/>
    <w:rsid w:val="00235E41"/>
    <w:rsid w:val="00240A4E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1316"/>
    <w:rsid w:val="004F7C1C"/>
    <w:rsid w:val="0051745B"/>
    <w:rsid w:val="005255EB"/>
    <w:rsid w:val="005316C0"/>
    <w:rsid w:val="00537622"/>
    <w:rsid w:val="005608A6"/>
    <w:rsid w:val="00560E03"/>
    <w:rsid w:val="005724B4"/>
    <w:rsid w:val="00573E54"/>
    <w:rsid w:val="005753D9"/>
    <w:rsid w:val="00576245"/>
    <w:rsid w:val="00576DE6"/>
    <w:rsid w:val="00582B01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279E9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77D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69E4"/>
    <w:rsid w:val="00CD7808"/>
    <w:rsid w:val="00CE630E"/>
    <w:rsid w:val="00CF12FC"/>
    <w:rsid w:val="00D05C1E"/>
    <w:rsid w:val="00D06278"/>
    <w:rsid w:val="00D102D9"/>
    <w:rsid w:val="00D13E19"/>
    <w:rsid w:val="00D2343D"/>
    <w:rsid w:val="00D25782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37775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3A46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4CEF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9EC11B-C957-4D16-9C89-FD5D6B10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32472E-C891-426E-916A-226EF4E60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381</Words>
  <Characters>2177</Characters>
  <Application>Microsoft Office Word</Application>
  <DocSecurity>0</DocSecurity>
  <Lines>18</Lines>
  <Paragraphs>5</Paragraphs>
  <ScaleCrop>false</ScaleCrop>
  <Company>ZRSBR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Jurka Pavlovčič Ilovar</cp:lastModifiedBy>
  <cp:revision>16</cp:revision>
  <cp:lastPrinted>2016-01-04T14:38:00Z</cp:lastPrinted>
  <dcterms:created xsi:type="dcterms:W3CDTF">2023-08-22T12:02:00Z</dcterms:created>
  <dcterms:modified xsi:type="dcterms:W3CDTF">2026-04-20T10:04:00Z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